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820D2D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>Frau Silvia Engling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71257C" w:rsidP="0071257C">
            <w:pPr>
              <w:rPr>
                <w:rFonts w:ascii="Arial" w:hAnsi="Arial" w:cs="Arial"/>
              </w:rPr>
            </w:pPr>
            <w:r w:rsidRPr="00450198">
              <w:rPr>
                <w:rFonts w:ascii="Arial" w:hAnsi="Arial" w:cs="Arial"/>
              </w:rPr>
              <w:t>Hillmann &amp; Marquardt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574BBD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820D2D">
              <w:rPr>
                <w:rFonts w:ascii="Myriad Pro" w:hAnsi="Myriad Pro"/>
                <w:noProof/>
                <w:sz w:val="22"/>
              </w:rPr>
              <w:t>27.04.12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71257C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85567-11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366E54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2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450198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</w:t>
            </w:r>
            <w:r w:rsidR="008C2AF9">
              <w:rPr>
                <w:rFonts w:ascii="Myriad Pro" w:hAnsi="Myriad Pro"/>
                <w:sz w:val="22"/>
              </w:rPr>
              <w:t>2</w:t>
            </w:r>
            <w:r w:rsidR="00450198">
              <w:rPr>
                <w:rFonts w:ascii="Myriad Pro" w:hAnsi="Myriad Pro"/>
                <w:sz w:val="22"/>
              </w:rPr>
              <w:t>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450198" w:rsidP="00366E54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 xml:space="preserve">Stammblatte </w:t>
            </w:r>
            <w:r w:rsidR="00366E54">
              <w:rPr>
                <w:rFonts w:ascii="Myriad Pro" w:hAnsi="Myriad Pro"/>
                <w:sz w:val="22"/>
              </w:rPr>
              <w:t>für Herr Winkler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574BBD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>Frau Engling</w:t>
      </w:r>
      <w:r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folgende Belege. 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1257C" w:rsidRDefault="00820D2D" w:rsidP="00820D2D">
      <w:pPr>
        <w:pStyle w:val="Textkrper"/>
        <w:numPr>
          <w:ilvl w:val="0"/>
          <w:numId w:val="3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Neu Kundenstammblatt 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20D2D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Wir haben eine Vermittlungsrechnung an diesen neuen Kunden erstellt, daher schicke ich Ihnen den Kundenstammblatt per Fax zu. </w:t>
      </w:r>
    </w:p>
    <w:p w:rsidR="00820D2D" w:rsidRDefault="00820D2D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Für Rückfragen stehen wir Ihnen jederzeit gerne zur Verfügung.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20D2D" w:rsidRDefault="00820D2D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20D2D" w:rsidRDefault="00820D2D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20D2D" w:rsidRDefault="00820D2D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820D2D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820D2D">
        <w:rPr>
          <w:rFonts w:ascii="Myriad Pro" w:hAnsi="Myriad Pro"/>
          <w:sz w:val="22"/>
          <w:lang w:val="en-US"/>
        </w:rPr>
        <w:t>PSE Personal Service Experts GmbH</w:t>
      </w:r>
    </w:p>
    <w:p w:rsidR="005A0119" w:rsidRPr="005A0119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13704C" w:rsidRPr="005A0119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57C" w:rsidRDefault="0071257C">
      <w:r>
        <w:separator/>
      </w:r>
    </w:p>
  </w:endnote>
  <w:endnote w:type="continuationSeparator" w:id="0">
    <w:p w:rsidR="0071257C" w:rsidRDefault="00712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57C" w:rsidRDefault="0071257C">
      <w:r>
        <w:separator/>
      </w:r>
    </w:p>
  </w:footnote>
  <w:footnote w:type="continuationSeparator" w:id="0">
    <w:p w:rsidR="0071257C" w:rsidRDefault="007125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57C" w:rsidRDefault="00574BBD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574BB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71257C" w:rsidRPr="00C00049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71257C" w:rsidRDefault="0071257C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71257C" w:rsidRDefault="0071257C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71257C" w:rsidRDefault="0071257C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13704C"/>
    <w:rsid w:val="00190AB2"/>
    <w:rsid w:val="001D6DC7"/>
    <w:rsid w:val="00293289"/>
    <w:rsid w:val="002D75DE"/>
    <w:rsid w:val="00366E54"/>
    <w:rsid w:val="004251D6"/>
    <w:rsid w:val="00450198"/>
    <w:rsid w:val="00512759"/>
    <w:rsid w:val="00574BBD"/>
    <w:rsid w:val="005A0119"/>
    <w:rsid w:val="0071257C"/>
    <w:rsid w:val="00721F2F"/>
    <w:rsid w:val="00731A9B"/>
    <w:rsid w:val="008146A9"/>
    <w:rsid w:val="00820D2D"/>
    <w:rsid w:val="008A4888"/>
    <w:rsid w:val="008B588B"/>
    <w:rsid w:val="008B72FA"/>
    <w:rsid w:val="008C2AF9"/>
    <w:rsid w:val="008F5610"/>
    <w:rsid w:val="00921BF1"/>
    <w:rsid w:val="00C00049"/>
    <w:rsid w:val="00C07B66"/>
    <w:rsid w:val="00C7048E"/>
    <w:rsid w:val="00CF75FA"/>
    <w:rsid w:val="00D30C6D"/>
    <w:rsid w:val="00DD2DE1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104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958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2012-04-27T13:19:00Z</cp:lastPrinted>
  <dcterms:created xsi:type="dcterms:W3CDTF">2012-04-27T13:19:00Z</dcterms:created>
  <dcterms:modified xsi:type="dcterms:W3CDTF">2012-04-27T13:19:00Z</dcterms:modified>
</cp:coreProperties>
</file>